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14:paraId="30478CDD" w14:textId="77777777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50EDA5D3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47FF82BE" w14:textId="77777777" w:rsidR="000B3734" w:rsidRPr="001C55D1" w:rsidRDefault="000B3734" w:rsidP="00037387"/>
        </w:tc>
      </w:tr>
      <w:tr w:rsidR="000B3734" w:rsidRPr="001C55D1" w14:paraId="168B3A20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F3CBF5" w14:textId="77777777"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AE44F64" w14:textId="77777777"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3C6A3EB" w14:textId="77777777" w:rsidR="000B3734" w:rsidRPr="001C55D1" w:rsidRDefault="000B3734" w:rsidP="00037387">
            <w:r>
              <w:t>Datum</w:t>
            </w:r>
          </w:p>
        </w:tc>
      </w:tr>
      <w:tr w:rsidR="000B3734" w:rsidRPr="001C55D1" w14:paraId="65BCB348" w14:textId="77777777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41A999" w14:textId="77777777" w:rsidR="000B3734" w:rsidRPr="001C55D1" w:rsidRDefault="000B3734" w:rsidP="0003738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1459D4" w14:textId="2E2E40C3" w:rsidR="000B3734" w:rsidRPr="001C55D1" w:rsidRDefault="0047217F" w:rsidP="00037387">
            <w:r>
              <w:t>30-01.59.06-18-</w:t>
            </w:r>
            <w:r w:rsidR="004C4E0D">
              <w:t>08</w:t>
            </w:r>
            <w:r w:rsidR="0037200D">
              <w:t>5</w:t>
            </w:r>
            <w:r w:rsidR="00053FF6">
              <w:t>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C6EE9C" w14:textId="77777777" w:rsidR="000B3734" w:rsidRPr="001C55D1" w:rsidRDefault="000B3734" w:rsidP="00037387"/>
        </w:tc>
      </w:tr>
      <w:tr w:rsidR="000B3734" w:rsidRPr="001C55D1" w14:paraId="56C39DA9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36BE7B" w14:textId="77777777"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63628AF" w14:textId="77777777" w:rsidR="000B3734" w:rsidRPr="001C55D1" w:rsidRDefault="000B3734" w:rsidP="00037387"/>
        </w:tc>
      </w:tr>
      <w:tr w:rsidR="000B3734" w:rsidRPr="001C55D1" w14:paraId="517D3DD2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843F4D" w14:textId="77777777" w:rsidR="000B3734" w:rsidRPr="001C55D1" w:rsidRDefault="0047217F" w:rsidP="0047217F">
            <w:r w:rsidRPr="0047217F">
              <w:t>Umbau und Erwei</w:t>
            </w:r>
            <w:r>
              <w:t>terung der Raphaelschule Recke</w:t>
            </w:r>
          </w:p>
        </w:tc>
      </w:tr>
      <w:tr w:rsidR="000B3734" w:rsidRPr="001C55D1" w14:paraId="02A71350" w14:textId="77777777" w:rsidTr="000E2237">
        <w:trPr>
          <w:trHeight w:val="60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B97AC1" w14:textId="77777777" w:rsidR="000B3734" w:rsidRPr="001C55D1" w:rsidRDefault="000B3734" w:rsidP="00037387"/>
        </w:tc>
      </w:tr>
      <w:tr w:rsidR="000B3734" w:rsidRPr="001C55D1" w14:paraId="4FC7FDCC" w14:textId="77777777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9C8554" w14:textId="77777777"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5B3DA3C" w14:textId="77777777" w:rsidR="000B3734" w:rsidRPr="001C55D1" w:rsidRDefault="000B3734" w:rsidP="00037387"/>
        </w:tc>
      </w:tr>
      <w:tr w:rsidR="000B3734" w:rsidRPr="001C55D1" w14:paraId="79291A20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605852" w14:textId="19265D73" w:rsidR="000B3734" w:rsidRPr="001C55D1" w:rsidRDefault="00AD1365" w:rsidP="00037387">
            <w:r>
              <w:t>WDVS-Arbeiten</w:t>
            </w:r>
          </w:p>
        </w:tc>
      </w:tr>
    </w:tbl>
    <w:p w14:paraId="38DC43BF" w14:textId="77777777" w:rsidR="000B3734" w:rsidRPr="00D25B27" w:rsidRDefault="000B3734" w:rsidP="00B5249E">
      <w:pPr>
        <w:rPr>
          <w:sz w:val="16"/>
          <w:szCs w:val="16"/>
        </w:rPr>
      </w:pPr>
    </w:p>
    <w:p w14:paraId="751FD59E" w14:textId="77777777"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14:paraId="6153096E" w14:textId="77777777"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25B27" w:rsidRPr="00B5249E" w14:paraId="536D2499" w14:textId="77777777" w:rsidTr="00116FF0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14:paraId="499DA4B1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3FC3EB1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5A1E0A6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14:paraId="4D81C45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14:paraId="065737C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14:paraId="5B035070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14:paraId="2931CAA8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Zeitan-</w:t>
            </w:r>
          </w:p>
          <w:p w14:paraId="76384D1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satz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14:paraId="68F194A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16E1119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14:paraId="6EC683F0" w14:textId="77777777" w:rsidTr="00116FF0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14:paraId="1D21F1C1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14:paraId="3A44295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14:paraId="63F3D41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14:paraId="1C1C412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14:paraId="02FB99D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14:paraId="09494A1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noWrap/>
            <w:vAlign w:val="center"/>
          </w:tcPr>
          <w:p w14:paraId="5BACE3D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noWrap/>
            <w:vAlign w:val="center"/>
          </w:tcPr>
          <w:p w14:paraId="12ACE35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noWrap/>
            <w:vAlign w:val="center"/>
          </w:tcPr>
          <w:p w14:paraId="0D9A7F6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14:paraId="7B15B95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0B73A67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(Sp. 6+7+8+9)</w:t>
            </w:r>
          </w:p>
        </w:tc>
      </w:tr>
      <w:tr w:rsidR="00B5249E" w:rsidRPr="00B5249E" w14:paraId="3AD1D05B" w14:textId="77777777" w:rsidTr="00116FF0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0C0846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14:paraId="04A5155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14:paraId="4C30E9A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14:paraId="0B814C5F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14:paraId="7A5B86AA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14:paraId="244A23C4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14:paraId="4B4AE15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14:paraId="12B44105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282F11F1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14:paraId="30D01C13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B5249E" w:rsidRPr="00B5249E" w14:paraId="5E70020D" w14:textId="77777777" w:rsidTr="000E2237">
        <w:trPr>
          <w:trHeight w:val="468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E330987" w14:textId="48827876" w:rsidR="00B5249E" w:rsidRPr="00C05BFC" w:rsidRDefault="0040336F" w:rsidP="00B5249E">
            <w:r w:rsidRPr="00C05BFC">
              <w:t>01.05.0001</w:t>
            </w:r>
          </w:p>
        </w:tc>
        <w:tc>
          <w:tcPr>
            <w:tcW w:w="2150" w:type="dxa"/>
            <w:noWrap/>
            <w:vAlign w:val="center"/>
          </w:tcPr>
          <w:p w14:paraId="27014B0C" w14:textId="4FD95004" w:rsidR="00B5249E" w:rsidRPr="00C05BFC" w:rsidRDefault="002E6E99" w:rsidP="00B5249E">
            <w:r w:rsidRPr="00C05BFC">
              <w:t>Verklebung EPS Dämmplatte d= 20 cm</w:t>
            </w:r>
          </w:p>
        </w:tc>
        <w:tc>
          <w:tcPr>
            <w:tcW w:w="860" w:type="dxa"/>
            <w:noWrap/>
            <w:vAlign w:val="center"/>
          </w:tcPr>
          <w:p w14:paraId="77A8DE60" w14:textId="70178C06" w:rsidR="00B5249E" w:rsidRPr="00B5249E" w:rsidRDefault="005C404B" w:rsidP="00B5249E">
            <w:r>
              <w:t>8</w:t>
            </w:r>
            <w:r w:rsidR="008F1F54">
              <w:t>5</w:t>
            </w:r>
          </w:p>
        </w:tc>
        <w:tc>
          <w:tcPr>
            <w:tcW w:w="610" w:type="dxa"/>
            <w:noWrap/>
            <w:vAlign w:val="center"/>
          </w:tcPr>
          <w:p w14:paraId="246812F8" w14:textId="25F90DDB" w:rsidR="00B5249E" w:rsidRPr="00B5249E" w:rsidRDefault="005C404B" w:rsidP="00B5249E">
            <w:r>
              <w:t>M²</w:t>
            </w:r>
          </w:p>
        </w:tc>
        <w:tc>
          <w:tcPr>
            <w:tcW w:w="735" w:type="dxa"/>
            <w:noWrap/>
            <w:vAlign w:val="center"/>
          </w:tcPr>
          <w:p w14:paraId="47AC84F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074EB0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068CDA5" w14:textId="1E480071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2FA620F0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34A638B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7D9827F" w14:textId="77777777" w:rsidR="00B5249E" w:rsidRPr="00B5249E" w:rsidRDefault="00B5249E" w:rsidP="00B5249E"/>
        </w:tc>
      </w:tr>
      <w:tr w:rsidR="002E6E99" w:rsidRPr="00B5249E" w14:paraId="187FBE8F" w14:textId="77777777" w:rsidTr="000E2237">
        <w:trPr>
          <w:trHeight w:val="56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A0B843E" w14:textId="7E232644" w:rsidR="002E6E99" w:rsidRPr="00C05BFC" w:rsidRDefault="002E6E99" w:rsidP="002E6E99">
            <w:r w:rsidRPr="00C05BFC">
              <w:t>01.08.0001</w:t>
            </w:r>
          </w:p>
        </w:tc>
        <w:tc>
          <w:tcPr>
            <w:tcW w:w="2150" w:type="dxa"/>
            <w:noWrap/>
            <w:vAlign w:val="center"/>
          </w:tcPr>
          <w:p w14:paraId="76DCF7FE" w14:textId="6540E17F" w:rsidR="002E6E99" w:rsidRPr="00C05BFC" w:rsidRDefault="002E6E99" w:rsidP="002E6E99">
            <w:r w:rsidRPr="00C05BFC">
              <w:t>Flächenarmierung mineralischer Klebe- und Armierungsmörtel</w:t>
            </w:r>
          </w:p>
        </w:tc>
        <w:tc>
          <w:tcPr>
            <w:tcW w:w="860" w:type="dxa"/>
            <w:noWrap/>
            <w:vAlign w:val="center"/>
          </w:tcPr>
          <w:p w14:paraId="1622B154" w14:textId="05E6F461" w:rsidR="002E6E99" w:rsidRPr="00B5249E" w:rsidRDefault="002E6E99" w:rsidP="002E6E99">
            <w:r>
              <w:t>85</w:t>
            </w:r>
          </w:p>
        </w:tc>
        <w:tc>
          <w:tcPr>
            <w:tcW w:w="610" w:type="dxa"/>
            <w:noWrap/>
            <w:vAlign w:val="center"/>
          </w:tcPr>
          <w:p w14:paraId="4BF9A647" w14:textId="2FF897F2" w:rsidR="002E6E99" w:rsidRPr="00B5249E" w:rsidRDefault="002E6E99" w:rsidP="002E6E99">
            <w:r>
              <w:t>M²</w:t>
            </w:r>
          </w:p>
        </w:tc>
        <w:tc>
          <w:tcPr>
            <w:tcW w:w="735" w:type="dxa"/>
            <w:noWrap/>
            <w:vAlign w:val="center"/>
          </w:tcPr>
          <w:p w14:paraId="436CC590" w14:textId="77777777" w:rsidR="002E6E99" w:rsidRPr="00B5249E" w:rsidRDefault="002E6E99" w:rsidP="002E6E99"/>
        </w:tc>
        <w:tc>
          <w:tcPr>
            <w:tcW w:w="735" w:type="dxa"/>
            <w:noWrap/>
            <w:vAlign w:val="center"/>
          </w:tcPr>
          <w:p w14:paraId="3EE40200" w14:textId="77777777" w:rsidR="002E6E99" w:rsidRPr="00B5249E" w:rsidRDefault="002E6E99" w:rsidP="002E6E99"/>
        </w:tc>
        <w:tc>
          <w:tcPr>
            <w:tcW w:w="735" w:type="dxa"/>
            <w:noWrap/>
            <w:vAlign w:val="center"/>
          </w:tcPr>
          <w:p w14:paraId="4C2D87ED" w14:textId="77777777" w:rsidR="002E6E99" w:rsidRPr="00B5249E" w:rsidRDefault="002E6E99" w:rsidP="002E6E99"/>
        </w:tc>
        <w:tc>
          <w:tcPr>
            <w:tcW w:w="919" w:type="dxa"/>
            <w:noWrap/>
            <w:vAlign w:val="center"/>
          </w:tcPr>
          <w:p w14:paraId="09C46558" w14:textId="77777777" w:rsidR="002E6E99" w:rsidRPr="00B5249E" w:rsidRDefault="002E6E99" w:rsidP="002E6E99"/>
        </w:tc>
        <w:tc>
          <w:tcPr>
            <w:tcW w:w="766" w:type="dxa"/>
            <w:noWrap/>
            <w:vAlign w:val="center"/>
          </w:tcPr>
          <w:p w14:paraId="4E709711" w14:textId="77777777" w:rsidR="002E6E99" w:rsidRPr="00B5249E" w:rsidRDefault="002E6E99" w:rsidP="002E6E99"/>
        </w:tc>
        <w:tc>
          <w:tcPr>
            <w:tcW w:w="1255" w:type="dxa"/>
            <w:noWrap/>
            <w:vAlign w:val="center"/>
          </w:tcPr>
          <w:p w14:paraId="5060468F" w14:textId="77777777" w:rsidR="002E6E99" w:rsidRPr="00B5249E" w:rsidRDefault="002E6E99" w:rsidP="002E6E99"/>
        </w:tc>
      </w:tr>
      <w:tr w:rsidR="00B5249E" w:rsidRPr="00B5249E" w14:paraId="0D858D36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7BE28EC" w14:textId="4870943F" w:rsidR="00B5249E" w:rsidRPr="00C05BFC" w:rsidRDefault="00EB3F10" w:rsidP="00B5249E">
            <w:r w:rsidRPr="00C05BFC">
              <w:t>01.09.0001</w:t>
            </w:r>
          </w:p>
        </w:tc>
        <w:tc>
          <w:tcPr>
            <w:tcW w:w="2150" w:type="dxa"/>
            <w:noWrap/>
            <w:vAlign w:val="center"/>
          </w:tcPr>
          <w:p w14:paraId="5534CFAF" w14:textId="5EF399E5" w:rsidR="00B5249E" w:rsidRPr="00C05BFC" w:rsidRDefault="00EB3F10" w:rsidP="00B5249E">
            <w:r w:rsidRPr="00C05BFC">
              <w:t>Zwischenanstrich der Armierung bei org.geb. Putz</w:t>
            </w:r>
          </w:p>
        </w:tc>
        <w:tc>
          <w:tcPr>
            <w:tcW w:w="860" w:type="dxa"/>
            <w:noWrap/>
            <w:vAlign w:val="center"/>
          </w:tcPr>
          <w:p w14:paraId="6610406B" w14:textId="14D79139" w:rsidR="00B5249E" w:rsidRPr="00B5249E" w:rsidRDefault="00EB3F10" w:rsidP="00B5249E">
            <w:r>
              <w:t>110</w:t>
            </w:r>
          </w:p>
        </w:tc>
        <w:tc>
          <w:tcPr>
            <w:tcW w:w="610" w:type="dxa"/>
            <w:noWrap/>
            <w:vAlign w:val="center"/>
          </w:tcPr>
          <w:p w14:paraId="18842C87" w14:textId="569CAE9D" w:rsidR="00B5249E" w:rsidRPr="00B5249E" w:rsidRDefault="008F1F54" w:rsidP="00B5249E">
            <w:r>
              <w:t>M²</w:t>
            </w:r>
          </w:p>
        </w:tc>
        <w:tc>
          <w:tcPr>
            <w:tcW w:w="735" w:type="dxa"/>
            <w:noWrap/>
            <w:vAlign w:val="center"/>
          </w:tcPr>
          <w:p w14:paraId="21AD00D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5065B7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FEF23B7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743A149F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7335FC3D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791AA053" w14:textId="77777777" w:rsidR="00B5249E" w:rsidRPr="00B5249E" w:rsidRDefault="00B5249E" w:rsidP="00B5249E"/>
        </w:tc>
      </w:tr>
      <w:tr w:rsidR="0033573E" w:rsidRPr="00B5249E" w14:paraId="5BA8F01B" w14:textId="77777777" w:rsidTr="000E2237">
        <w:trPr>
          <w:trHeight w:val="55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7870A3C" w14:textId="113E4EA6" w:rsidR="0033573E" w:rsidRPr="00C05BFC" w:rsidRDefault="00EB3F10" w:rsidP="0033573E">
            <w:r w:rsidRPr="00C05BFC">
              <w:t>01.10.0001</w:t>
            </w:r>
          </w:p>
        </w:tc>
        <w:tc>
          <w:tcPr>
            <w:tcW w:w="2150" w:type="dxa"/>
            <w:noWrap/>
            <w:vAlign w:val="center"/>
          </w:tcPr>
          <w:p w14:paraId="72A093C8" w14:textId="74B151D6" w:rsidR="0033573E" w:rsidRPr="00C05BFC" w:rsidRDefault="00EB3F10" w:rsidP="00D10355">
            <w:r w:rsidRPr="00C05BFC">
              <w:t>Zweimaliger Anstrich / Acryl-Fassadenfarbe</w:t>
            </w:r>
          </w:p>
        </w:tc>
        <w:tc>
          <w:tcPr>
            <w:tcW w:w="860" w:type="dxa"/>
            <w:noWrap/>
            <w:vAlign w:val="center"/>
          </w:tcPr>
          <w:p w14:paraId="155266C1" w14:textId="779FA436" w:rsidR="0033573E" w:rsidRPr="00B5249E" w:rsidRDefault="00EB3F10" w:rsidP="0033573E">
            <w:r>
              <w:t>110</w:t>
            </w:r>
          </w:p>
        </w:tc>
        <w:tc>
          <w:tcPr>
            <w:tcW w:w="610" w:type="dxa"/>
            <w:noWrap/>
            <w:vAlign w:val="center"/>
          </w:tcPr>
          <w:p w14:paraId="153CC0C6" w14:textId="7F341BA4" w:rsidR="0033573E" w:rsidRPr="00B5249E" w:rsidRDefault="008F1F54" w:rsidP="0033573E">
            <w:r>
              <w:t>M²</w:t>
            </w:r>
          </w:p>
        </w:tc>
        <w:tc>
          <w:tcPr>
            <w:tcW w:w="735" w:type="dxa"/>
            <w:noWrap/>
            <w:vAlign w:val="center"/>
          </w:tcPr>
          <w:p w14:paraId="56BC2A6B" w14:textId="77777777" w:rsidR="0033573E" w:rsidRPr="00B5249E" w:rsidRDefault="0033573E" w:rsidP="0033573E"/>
        </w:tc>
        <w:tc>
          <w:tcPr>
            <w:tcW w:w="735" w:type="dxa"/>
            <w:noWrap/>
            <w:vAlign w:val="center"/>
          </w:tcPr>
          <w:p w14:paraId="0BB43772" w14:textId="77777777" w:rsidR="0033573E" w:rsidRPr="00B5249E" w:rsidRDefault="0033573E" w:rsidP="0033573E"/>
        </w:tc>
        <w:tc>
          <w:tcPr>
            <w:tcW w:w="735" w:type="dxa"/>
            <w:noWrap/>
            <w:vAlign w:val="center"/>
          </w:tcPr>
          <w:p w14:paraId="1BBFCB76" w14:textId="77777777" w:rsidR="0033573E" w:rsidRPr="00B5249E" w:rsidRDefault="0033573E" w:rsidP="0033573E"/>
        </w:tc>
        <w:tc>
          <w:tcPr>
            <w:tcW w:w="919" w:type="dxa"/>
            <w:noWrap/>
            <w:vAlign w:val="center"/>
          </w:tcPr>
          <w:p w14:paraId="27ED2671" w14:textId="77777777" w:rsidR="0033573E" w:rsidRPr="00B5249E" w:rsidRDefault="0033573E" w:rsidP="0033573E"/>
        </w:tc>
        <w:tc>
          <w:tcPr>
            <w:tcW w:w="766" w:type="dxa"/>
            <w:noWrap/>
            <w:vAlign w:val="center"/>
          </w:tcPr>
          <w:p w14:paraId="4FE875D9" w14:textId="77777777" w:rsidR="0033573E" w:rsidRPr="00B5249E" w:rsidRDefault="0033573E" w:rsidP="0033573E"/>
        </w:tc>
        <w:tc>
          <w:tcPr>
            <w:tcW w:w="1255" w:type="dxa"/>
            <w:noWrap/>
            <w:vAlign w:val="center"/>
          </w:tcPr>
          <w:p w14:paraId="23FDD389" w14:textId="77777777" w:rsidR="0033573E" w:rsidRPr="00B5249E" w:rsidRDefault="0033573E" w:rsidP="0033573E"/>
        </w:tc>
      </w:tr>
      <w:tr w:rsidR="00B5249E" w:rsidRPr="00B5249E" w14:paraId="5158C2EB" w14:textId="77777777" w:rsidTr="000E2237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B1024A1" w14:textId="07E3C263" w:rsidR="00B5249E" w:rsidRPr="00C05BFC" w:rsidRDefault="00670635" w:rsidP="00B5249E">
            <w:r w:rsidRPr="00C05BFC">
              <w:t>01.10.0003</w:t>
            </w:r>
          </w:p>
        </w:tc>
        <w:tc>
          <w:tcPr>
            <w:tcW w:w="2150" w:type="dxa"/>
            <w:noWrap/>
            <w:vAlign w:val="center"/>
          </w:tcPr>
          <w:p w14:paraId="355A391D" w14:textId="6A705C4A" w:rsidR="00B5249E" w:rsidRPr="00C05BFC" w:rsidRDefault="00670635" w:rsidP="00B5249E">
            <w:r w:rsidRPr="00C05BFC">
              <w:t>Graffiti Schutzimprägnierung</w:t>
            </w:r>
          </w:p>
        </w:tc>
        <w:tc>
          <w:tcPr>
            <w:tcW w:w="860" w:type="dxa"/>
            <w:noWrap/>
            <w:vAlign w:val="center"/>
          </w:tcPr>
          <w:p w14:paraId="614DD47E" w14:textId="1C4E21A3" w:rsidR="00B5249E" w:rsidRPr="00B5249E" w:rsidRDefault="00670635" w:rsidP="00B5249E">
            <w:r>
              <w:t>80</w:t>
            </w:r>
          </w:p>
        </w:tc>
        <w:tc>
          <w:tcPr>
            <w:tcW w:w="610" w:type="dxa"/>
            <w:noWrap/>
            <w:vAlign w:val="center"/>
          </w:tcPr>
          <w:p w14:paraId="01DDC024" w14:textId="7F13929F" w:rsidR="00B5249E" w:rsidRPr="00B5249E" w:rsidRDefault="00670635" w:rsidP="00B5249E">
            <w:r>
              <w:t>M²</w:t>
            </w:r>
          </w:p>
        </w:tc>
        <w:tc>
          <w:tcPr>
            <w:tcW w:w="735" w:type="dxa"/>
            <w:noWrap/>
            <w:vAlign w:val="center"/>
          </w:tcPr>
          <w:p w14:paraId="3320DAC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E76CD6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EB1EA16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A6E44C2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43507635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0D39DC8" w14:textId="77777777" w:rsidR="00B5249E" w:rsidRPr="00B5249E" w:rsidRDefault="00B5249E" w:rsidP="00B5249E"/>
        </w:tc>
      </w:tr>
      <w:tr w:rsidR="006F6A36" w:rsidRPr="00B5249E" w14:paraId="5CF17BB4" w14:textId="77777777" w:rsidTr="000E2237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C90527F" w14:textId="5F1FBE47" w:rsidR="006F6A36" w:rsidRPr="00C05BFC" w:rsidRDefault="00670635" w:rsidP="00B5249E">
            <w:r w:rsidRPr="00C05BFC">
              <w:t>02.02.0006</w:t>
            </w:r>
          </w:p>
        </w:tc>
        <w:tc>
          <w:tcPr>
            <w:tcW w:w="2150" w:type="dxa"/>
            <w:noWrap/>
            <w:vAlign w:val="center"/>
          </w:tcPr>
          <w:p w14:paraId="77B9CA8B" w14:textId="724AB4B3" w:rsidR="006F6A36" w:rsidRPr="00C05BFC" w:rsidRDefault="00670635" w:rsidP="00B5249E">
            <w:r w:rsidRPr="00C05BFC">
              <w:t>Verdübelung Sockel / Schlag-Tellerdübel</w:t>
            </w:r>
          </w:p>
        </w:tc>
        <w:tc>
          <w:tcPr>
            <w:tcW w:w="860" w:type="dxa"/>
            <w:noWrap/>
            <w:vAlign w:val="center"/>
          </w:tcPr>
          <w:p w14:paraId="2D9C32CE" w14:textId="3CFA10B5" w:rsidR="006F6A36" w:rsidRDefault="00670635" w:rsidP="00B5249E">
            <w:r>
              <w:t>26</w:t>
            </w:r>
          </w:p>
        </w:tc>
        <w:tc>
          <w:tcPr>
            <w:tcW w:w="610" w:type="dxa"/>
            <w:noWrap/>
            <w:vAlign w:val="center"/>
          </w:tcPr>
          <w:p w14:paraId="5C55C97F" w14:textId="3376DE2C" w:rsidR="006F6A36" w:rsidRDefault="008F1F54" w:rsidP="00B5249E">
            <w:r>
              <w:t>lfdm</w:t>
            </w:r>
          </w:p>
        </w:tc>
        <w:tc>
          <w:tcPr>
            <w:tcW w:w="735" w:type="dxa"/>
            <w:noWrap/>
            <w:vAlign w:val="center"/>
          </w:tcPr>
          <w:p w14:paraId="622003F9" w14:textId="77777777" w:rsidR="006F6A36" w:rsidRPr="00B5249E" w:rsidRDefault="006F6A36" w:rsidP="00B5249E"/>
        </w:tc>
        <w:tc>
          <w:tcPr>
            <w:tcW w:w="735" w:type="dxa"/>
            <w:noWrap/>
            <w:vAlign w:val="center"/>
          </w:tcPr>
          <w:p w14:paraId="01454472" w14:textId="77777777" w:rsidR="006F6A36" w:rsidRPr="00B5249E" w:rsidRDefault="006F6A36" w:rsidP="00B5249E"/>
        </w:tc>
        <w:tc>
          <w:tcPr>
            <w:tcW w:w="735" w:type="dxa"/>
            <w:noWrap/>
            <w:vAlign w:val="center"/>
          </w:tcPr>
          <w:p w14:paraId="595F8CD9" w14:textId="77777777" w:rsidR="006F6A36" w:rsidRPr="00B5249E" w:rsidRDefault="006F6A36" w:rsidP="00B5249E"/>
        </w:tc>
        <w:tc>
          <w:tcPr>
            <w:tcW w:w="919" w:type="dxa"/>
            <w:noWrap/>
            <w:vAlign w:val="center"/>
          </w:tcPr>
          <w:p w14:paraId="41AB4CF4" w14:textId="77777777" w:rsidR="006F6A36" w:rsidRPr="00B5249E" w:rsidRDefault="006F6A36" w:rsidP="00B5249E"/>
        </w:tc>
        <w:tc>
          <w:tcPr>
            <w:tcW w:w="766" w:type="dxa"/>
            <w:noWrap/>
            <w:vAlign w:val="center"/>
          </w:tcPr>
          <w:p w14:paraId="63B41610" w14:textId="77777777" w:rsidR="006F6A36" w:rsidRPr="00B5249E" w:rsidRDefault="006F6A36" w:rsidP="00B5249E"/>
        </w:tc>
        <w:tc>
          <w:tcPr>
            <w:tcW w:w="1255" w:type="dxa"/>
            <w:noWrap/>
            <w:vAlign w:val="center"/>
          </w:tcPr>
          <w:p w14:paraId="0EBF5376" w14:textId="77777777" w:rsidR="006F6A36" w:rsidRPr="00B5249E" w:rsidRDefault="006F6A36" w:rsidP="00B5249E"/>
        </w:tc>
      </w:tr>
      <w:tr w:rsidR="00157A82" w:rsidRPr="00B5249E" w14:paraId="58262C28" w14:textId="77777777" w:rsidTr="000E2237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7D54CC0" w14:textId="5B0BFB5B" w:rsidR="00157A82" w:rsidRPr="00C05BFC" w:rsidRDefault="009F0CD8" w:rsidP="00B5249E">
            <w:r w:rsidRPr="00C05BFC">
              <w:t>02.04.0001</w:t>
            </w:r>
          </w:p>
        </w:tc>
        <w:tc>
          <w:tcPr>
            <w:tcW w:w="2150" w:type="dxa"/>
            <w:noWrap/>
            <w:vAlign w:val="center"/>
          </w:tcPr>
          <w:p w14:paraId="6CEE1E97" w14:textId="1C00EED7" w:rsidR="00157A82" w:rsidRPr="00C05BFC" w:rsidRDefault="009F0CD8" w:rsidP="00B5249E">
            <w:r w:rsidRPr="00C05BFC">
              <w:t>Anschluss an Fenster und Türen mit Gewebe-Anschlussprofil</w:t>
            </w:r>
          </w:p>
        </w:tc>
        <w:tc>
          <w:tcPr>
            <w:tcW w:w="860" w:type="dxa"/>
            <w:noWrap/>
            <w:vAlign w:val="center"/>
          </w:tcPr>
          <w:p w14:paraId="06187395" w14:textId="28D7EE93" w:rsidR="00157A82" w:rsidRDefault="009F0CD8" w:rsidP="00B5249E">
            <w:r>
              <w:t>61</w:t>
            </w:r>
          </w:p>
        </w:tc>
        <w:tc>
          <w:tcPr>
            <w:tcW w:w="610" w:type="dxa"/>
            <w:noWrap/>
            <w:vAlign w:val="center"/>
          </w:tcPr>
          <w:p w14:paraId="7316BDD1" w14:textId="689627DE" w:rsidR="00157A82" w:rsidRDefault="004004C5" w:rsidP="00B5249E">
            <w:r>
              <w:t>lfdm</w:t>
            </w:r>
          </w:p>
        </w:tc>
        <w:tc>
          <w:tcPr>
            <w:tcW w:w="735" w:type="dxa"/>
            <w:noWrap/>
            <w:vAlign w:val="center"/>
          </w:tcPr>
          <w:p w14:paraId="4A7CFEF3" w14:textId="77777777" w:rsidR="00157A82" w:rsidRPr="00B5249E" w:rsidRDefault="00157A82" w:rsidP="00B5249E"/>
        </w:tc>
        <w:tc>
          <w:tcPr>
            <w:tcW w:w="735" w:type="dxa"/>
            <w:noWrap/>
            <w:vAlign w:val="center"/>
          </w:tcPr>
          <w:p w14:paraId="384D8C37" w14:textId="77777777" w:rsidR="00157A82" w:rsidRPr="00B5249E" w:rsidRDefault="00157A82" w:rsidP="00B5249E"/>
        </w:tc>
        <w:tc>
          <w:tcPr>
            <w:tcW w:w="735" w:type="dxa"/>
            <w:noWrap/>
            <w:vAlign w:val="center"/>
          </w:tcPr>
          <w:p w14:paraId="1208EEF4" w14:textId="77777777" w:rsidR="00157A82" w:rsidRPr="00B5249E" w:rsidRDefault="00157A82" w:rsidP="00B5249E"/>
        </w:tc>
        <w:tc>
          <w:tcPr>
            <w:tcW w:w="919" w:type="dxa"/>
            <w:noWrap/>
            <w:vAlign w:val="center"/>
          </w:tcPr>
          <w:p w14:paraId="7BC3B95D" w14:textId="77777777" w:rsidR="00157A82" w:rsidRPr="00B5249E" w:rsidRDefault="00157A82" w:rsidP="00B5249E"/>
        </w:tc>
        <w:tc>
          <w:tcPr>
            <w:tcW w:w="766" w:type="dxa"/>
            <w:noWrap/>
            <w:vAlign w:val="center"/>
          </w:tcPr>
          <w:p w14:paraId="1EAB23DE" w14:textId="77777777" w:rsidR="00157A82" w:rsidRPr="00B5249E" w:rsidRDefault="00157A82" w:rsidP="00B5249E"/>
        </w:tc>
        <w:tc>
          <w:tcPr>
            <w:tcW w:w="1255" w:type="dxa"/>
            <w:noWrap/>
            <w:vAlign w:val="center"/>
          </w:tcPr>
          <w:p w14:paraId="268BB186" w14:textId="77777777" w:rsidR="00157A82" w:rsidRPr="00B5249E" w:rsidRDefault="00157A82" w:rsidP="00B5249E"/>
        </w:tc>
      </w:tr>
      <w:tr w:rsidR="00480825" w:rsidRPr="00B5249E" w14:paraId="325D327E" w14:textId="77777777" w:rsidTr="000E2237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2A7F34F" w14:textId="40E9AA3F" w:rsidR="00480825" w:rsidRPr="00C05BFC" w:rsidRDefault="009F0CD8" w:rsidP="00B5249E">
            <w:r w:rsidRPr="00C05BFC">
              <w:t>02.05.0003</w:t>
            </w:r>
          </w:p>
        </w:tc>
        <w:tc>
          <w:tcPr>
            <w:tcW w:w="2150" w:type="dxa"/>
            <w:noWrap/>
            <w:vAlign w:val="center"/>
          </w:tcPr>
          <w:p w14:paraId="202DD154" w14:textId="4FD7F845" w:rsidR="00480825" w:rsidRPr="00C05BFC" w:rsidRDefault="009F0CD8" w:rsidP="00B5249E">
            <w:r w:rsidRPr="00C05BFC">
              <w:t>Verdübelung konstruktiv / Senkdübel STR mit Teller, versenkt</w:t>
            </w:r>
          </w:p>
        </w:tc>
        <w:tc>
          <w:tcPr>
            <w:tcW w:w="860" w:type="dxa"/>
            <w:noWrap/>
            <w:vAlign w:val="center"/>
          </w:tcPr>
          <w:p w14:paraId="18C43CC3" w14:textId="3C9E386F" w:rsidR="00480825" w:rsidRDefault="009F0CD8" w:rsidP="00B5249E">
            <w:r>
              <w:t>75</w:t>
            </w:r>
          </w:p>
        </w:tc>
        <w:tc>
          <w:tcPr>
            <w:tcW w:w="610" w:type="dxa"/>
            <w:noWrap/>
            <w:vAlign w:val="center"/>
          </w:tcPr>
          <w:p w14:paraId="3B5BD5FD" w14:textId="3B554BBF" w:rsidR="00480825" w:rsidRDefault="004004C5" w:rsidP="00B5249E">
            <w:r>
              <w:t>M²</w:t>
            </w:r>
          </w:p>
        </w:tc>
        <w:tc>
          <w:tcPr>
            <w:tcW w:w="735" w:type="dxa"/>
            <w:noWrap/>
            <w:vAlign w:val="center"/>
          </w:tcPr>
          <w:p w14:paraId="4D2D19E2" w14:textId="77777777" w:rsidR="00480825" w:rsidRPr="00B5249E" w:rsidRDefault="00480825" w:rsidP="00B5249E"/>
        </w:tc>
        <w:tc>
          <w:tcPr>
            <w:tcW w:w="735" w:type="dxa"/>
            <w:noWrap/>
            <w:vAlign w:val="center"/>
          </w:tcPr>
          <w:p w14:paraId="5646DE2C" w14:textId="77777777" w:rsidR="00480825" w:rsidRPr="00B5249E" w:rsidRDefault="00480825" w:rsidP="00B5249E"/>
        </w:tc>
        <w:tc>
          <w:tcPr>
            <w:tcW w:w="735" w:type="dxa"/>
            <w:noWrap/>
            <w:vAlign w:val="center"/>
          </w:tcPr>
          <w:p w14:paraId="77C62D79" w14:textId="77777777" w:rsidR="00480825" w:rsidRPr="00B5249E" w:rsidRDefault="00480825" w:rsidP="00B5249E"/>
        </w:tc>
        <w:tc>
          <w:tcPr>
            <w:tcW w:w="919" w:type="dxa"/>
            <w:noWrap/>
            <w:vAlign w:val="center"/>
          </w:tcPr>
          <w:p w14:paraId="08CB85F4" w14:textId="77777777" w:rsidR="00480825" w:rsidRPr="00B5249E" w:rsidRDefault="00480825" w:rsidP="00B5249E"/>
        </w:tc>
        <w:tc>
          <w:tcPr>
            <w:tcW w:w="766" w:type="dxa"/>
            <w:noWrap/>
            <w:vAlign w:val="center"/>
          </w:tcPr>
          <w:p w14:paraId="02DE9306" w14:textId="77777777" w:rsidR="00480825" w:rsidRPr="00B5249E" w:rsidRDefault="00480825" w:rsidP="00B5249E"/>
        </w:tc>
        <w:tc>
          <w:tcPr>
            <w:tcW w:w="1255" w:type="dxa"/>
            <w:noWrap/>
            <w:vAlign w:val="center"/>
          </w:tcPr>
          <w:p w14:paraId="2FBAF531" w14:textId="77777777" w:rsidR="00480825" w:rsidRPr="00B5249E" w:rsidRDefault="00480825" w:rsidP="00B5249E"/>
        </w:tc>
      </w:tr>
    </w:tbl>
    <w:p w14:paraId="2229BB2F" w14:textId="0A907B24" w:rsidR="000E2237" w:rsidRPr="000E2237" w:rsidRDefault="000E2237" w:rsidP="000E2237">
      <w:pPr>
        <w:tabs>
          <w:tab w:val="left" w:pos="945"/>
        </w:tabs>
      </w:pPr>
    </w:p>
    <w:sectPr w:rsidR="000E2237" w:rsidRPr="000E2237" w:rsidSect="00500C2B">
      <w:headerReference w:type="even" r:id="rId10"/>
      <w:headerReference w:type="default" r:id="rId11"/>
      <w:foot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6C781" w14:textId="77777777" w:rsidR="00D92D50" w:rsidRDefault="00D92D50">
      <w:r>
        <w:separator/>
      </w:r>
    </w:p>
    <w:p w14:paraId="48206DCA" w14:textId="77777777" w:rsidR="00D92D50" w:rsidRDefault="00D92D50"/>
    <w:p w14:paraId="1F20B4A1" w14:textId="77777777" w:rsidR="00D92D50" w:rsidRDefault="00D92D50"/>
  </w:endnote>
  <w:endnote w:type="continuationSeparator" w:id="0">
    <w:p w14:paraId="50DA6BE0" w14:textId="77777777" w:rsidR="00D92D50" w:rsidRDefault="00D92D50">
      <w:r>
        <w:continuationSeparator/>
      </w:r>
    </w:p>
    <w:p w14:paraId="666952FB" w14:textId="77777777" w:rsidR="00D92D50" w:rsidRDefault="00D92D50"/>
    <w:p w14:paraId="71A14285" w14:textId="77777777" w:rsidR="00D92D50" w:rsidRDefault="00D92D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14:paraId="2A2081AD" w14:textId="77777777" w:rsidTr="00DF7A13">
      <w:trPr>
        <w:cantSplit/>
        <w:trHeight w:hRule="exact" w:val="397"/>
      </w:trPr>
      <w:tc>
        <w:tcPr>
          <w:tcW w:w="147" w:type="dxa"/>
          <w:vAlign w:val="center"/>
        </w:tcPr>
        <w:p w14:paraId="025464CF" w14:textId="77777777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AAC1AE8" w14:textId="77777777"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E21712B" wp14:editId="43FF7263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79141F3" w14:textId="77777777"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A9BE802" w14:textId="77777777"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7217F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7217F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C1B815F" w14:textId="77777777"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82FB7" w14:textId="77777777" w:rsidR="00D92D50" w:rsidRDefault="00D92D50">
      <w:r>
        <w:separator/>
      </w:r>
    </w:p>
  </w:footnote>
  <w:footnote w:type="continuationSeparator" w:id="0">
    <w:p w14:paraId="6D8596AF" w14:textId="77777777" w:rsidR="00D92D50" w:rsidRDefault="00D92D50">
      <w:r>
        <w:continuationSeparator/>
      </w:r>
    </w:p>
    <w:p w14:paraId="38F29DA1" w14:textId="77777777" w:rsidR="00D92D50" w:rsidRDefault="00D92D50"/>
    <w:p w14:paraId="4E95EC40" w14:textId="77777777" w:rsidR="00D92D50" w:rsidRDefault="00D92D50"/>
  </w:footnote>
  <w:footnote w:id="1">
    <w:p w14:paraId="39D40BCB" w14:textId="77777777"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14:paraId="16D53DB2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14:paraId="0DAC8C11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14:paraId="2F8616B5" w14:textId="77777777"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2C85A" w14:textId="77777777" w:rsidR="00FF1D90" w:rsidRDefault="00FF1D90"/>
  <w:p w14:paraId="691CF28B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85CEE" w14:textId="77777777" w:rsidR="00FF1D90" w:rsidRDefault="00FF1D90" w:rsidP="00046C8E">
    <w:pPr>
      <w:pStyle w:val="Kopfzeile"/>
    </w:pPr>
    <w:r>
      <w:t>223</w:t>
    </w:r>
  </w:p>
  <w:p w14:paraId="31D21BD6" w14:textId="77777777" w:rsidR="00FF1D90" w:rsidRPr="00AB4B05" w:rsidRDefault="00FF1D90" w:rsidP="00AB4B05">
    <w:pPr>
      <w:pStyle w:val="UnterKopfzeile"/>
    </w:pPr>
    <w:r>
      <w:t>(Aufgliederung der Einheitspreise)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99286115">
    <w:abstractNumId w:val="11"/>
  </w:num>
  <w:num w:numId="2" w16cid:durableId="1144932934">
    <w:abstractNumId w:val="15"/>
  </w:num>
  <w:num w:numId="3" w16cid:durableId="1596552170">
    <w:abstractNumId w:val="17"/>
  </w:num>
  <w:num w:numId="4" w16cid:durableId="1310019041">
    <w:abstractNumId w:val="26"/>
  </w:num>
  <w:num w:numId="5" w16cid:durableId="306788321">
    <w:abstractNumId w:val="19"/>
  </w:num>
  <w:num w:numId="6" w16cid:durableId="2030176717">
    <w:abstractNumId w:val="13"/>
  </w:num>
  <w:num w:numId="7" w16cid:durableId="1808933612">
    <w:abstractNumId w:val="22"/>
  </w:num>
  <w:num w:numId="8" w16cid:durableId="1261064248">
    <w:abstractNumId w:val="18"/>
  </w:num>
  <w:num w:numId="9" w16cid:durableId="1043597496">
    <w:abstractNumId w:val="25"/>
  </w:num>
  <w:num w:numId="10" w16cid:durableId="1235703563">
    <w:abstractNumId w:val="14"/>
  </w:num>
  <w:num w:numId="11" w16cid:durableId="1829714077">
    <w:abstractNumId w:val="21"/>
  </w:num>
  <w:num w:numId="12" w16cid:durableId="1404914454">
    <w:abstractNumId w:val="21"/>
  </w:num>
  <w:num w:numId="13" w16cid:durableId="296106207">
    <w:abstractNumId w:val="21"/>
  </w:num>
  <w:num w:numId="14" w16cid:durableId="636109900">
    <w:abstractNumId w:val="21"/>
  </w:num>
  <w:num w:numId="15" w16cid:durableId="1808401943">
    <w:abstractNumId w:val="21"/>
  </w:num>
  <w:num w:numId="16" w16cid:durableId="767965413">
    <w:abstractNumId w:val="12"/>
  </w:num>
  <w:num w:numId="17" w16cid:durableId="195311166">
    <w:abstractNumId w:val="12"/>
  </w:num>
  <w:num w:numId="18" w16cid:durableId="1220753045">
    <w:abstractNumId w:val="24"/>
  </w:num>
  <w:num w:numId="19" w16cid:durableId="2129204143">
    <w:abstractNumId w:val="23"/>
  </w:num>
  <w:num w:numId="20" w16cid:durableId="2077313661">
    <w:abstractNumId w:val="20"/>
  </w:num>
  <w:num w:numId="21" w16cid:durableId="285429695">
    <w:abstractNumId w:val="16"/>
  </w:num>
  <w:num w:numId="22" w16cid:durableId="1183284057">
    <w:abstractNumId w:val="10"/>
  </w:num>
  <w:num w:numId="23" w16cid:durableId="1467967386">
    <w:abstractNumId w:val="9"/>
  </w:num>
  <w:num w:numId="24" w16cid:durableId="1835604364">
    <w:abstractNumId w:val="7"/>
  </w:num>
  <w:num w:numId="25" w16cid:durableId="1159272505">
    <w:abstractNumId w:val="6"/>
  </w:num>
  <w:num w:numId="26" w16cid:durableId="1901556208">
    <w:abstractNumId w:val="5"/>
  </w:num>
  <w:num w:numId="27" w16cid:durableId="233509122">
    <w:abstractNumId w:val="4"/>
  </w:num>
  <w:num w:numId="28" w16cid:durableId="2006080841">
    <w:abstractNumId w:val="8"/>
  </w:num>
  <w:num w:numId="29" w16cid:durableId="878661971">
    <w:abstractNumId w:val="3"/>
  </w:num>
  <w:num w:numId="30" w16cid:durableId="1343119881">
    <w:abstractNumId w:val="2"/>
  </w:num>
  <w:num w:numId="31" w16cid:durableId="917250201">
    <w:abstractNumId w:val="1"/>
  </w:num>
  <w:num w:numId="32" w16cid:durableId="1250458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1"/>
  <w:activeWritingStyle w:appName="MSWord" w:lang="de-DE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560"/>
    <w:rsid w:val="000021DC"/>
    <w:rsid w:val="0000737B"/>
    <w:rsid w:val="000114D3"/>
    <w:rsid w:val="00024105"/>
    <w:rsid w:val="0003566D"/>
    <w:rsid w:val="00037387"/>
    <w:rsid w:val="00046C8E"/>
    <w:rsid w:val="00053E4F"/>
    <w:rsid w:val="00053FF6"/>
    <w:rsid w:val="0006675C"/>
    <w:rsid w:val="00081305"/>
    <w:rsid w:val="000848E7"/>
    <w:rsid w:val="000A42AA"/>
    <w:rsid w:val="000B3734"/>
    <w:rsid w:val="000E2237"/>
    <w:rsid w:val="001028D9"/>
    <w:rsid w:val="00104C5A"/>
    <w:rsid w:val="00106076"/>
    <w:rsid w:val="00116FF0"/>
    <w:rsid w:val="00127C79"/>
    <w:rsid w:val="001426F7"/>
    <w:rsid w:val="00144A5A"/>
    <w:rsid w:val="00157A82"/>
    <w:rsid w:val="00173542"/>
    <w:rsid w:val="001A6205"/>
    <w:rsid w:val="001B705C"/>
    <w:rsid w:val="001C13F0"/>
    <w:rsid w:val="001C3E5C"/>
    <w:rsid w:val="001C509D"/>
    <w:rsid w:val="001C6FD7"/>
    <w:rsid w:val="001E0C92"/>
    <w:rsid w:val="001F47CC"/>
    <w:rsid w:val="002517FD"/>
    <w:rsid w:val="00263542"/>
    <w:rsid w:val="002748DF"/>
    <w:rsid w:val="002A4621"/>
    <w:rsid w:val="002C0F7B"/>
    <w:rsid w:val="002C403D"/>
    <w:rsid w:val="002E4302"/>
    <w:rsid w:val="002E6E99"/>
    <w:rsid w:val="002F4952"/>
    <w:rsid w:val="00327698"/>
    <w:rsid w:val="0033573E"/>
    <w:rsid w:val="003552CC"/>
    <w:rsid w:val="00355C7F"/>
    <w:rsid w:val="0037200D"/>
    <w:rsid w:val="003A36E9"/>
    <w:rsid w:val="003D3E99"/>
    <w:rsid w:val="003E2CD4"/>
    <w:rsid w:val="004004C5"/>
    <w:rsid w:val="00402A1B"/>
    <w:rsid w:val="0040336F"/>
    <w:rsid w:val="00424038"/>
    <w:rsid w:val="0045228F"/>
    <w:rsid w:val="00454471"/>
    <w:rsid w:val="0045726B"/>
    <w:rsid w:val="004630D8"/>
    <w:rsid w:val="0047055A"/>
    <w:rsid w:val="0047217F"/>
    <w:rsid w:val="00480825"/>
    <w:rsid w:val="00480ABD"/>
    <w:rsid w:val="004818FE"/>
    <w:rsid w:val="00492429"/>
    <w:rsid w:val="004C4E0D"/>
    <w:rsid w:val="004C5609"/>
    <w:rsid w:val="004C5E9C"/>
    <w:rsid w:val="004E07A5"/>
    <w:rsid w:val="004E3711"/>
    <w:rsid w:val="00500C2B"/>
    <w:rsid w:val="00520D3B"/>
    <w:rsid w:val="005333C9"/>
    <w:rsid w:val="005575B0"/>
    <w:rsid w:val="00567A16"/>
    <w:rsid w:val="00573601"/>
    <w:rsid w:val="00573A40"/>
    <w:rsid w:val="00574488"/>
    <w:rsid w:val="00576C66"/>
    <w:rsid w:val="005A4489"/>
    <w:rsid w:val="005C301C"/>
    <w:rsid w:val="005C404B"/>
    <w:rsid w:val="005C41DA"/>
    <w:rsid w:val="005C5035"/>
    <w:rsid w:val="005F32A5"/>
    <w:rsid w:val="005F41CD"/>
    <w:rsid w:val="005F7BA3"/>
    <w:rsid w:val="00605DD3"/>
    <w:rsid w:val="00606550"/>
    <w:rsid w:val="00607EE7"/>
    <w:rsid w:val="00614636"/>
    <w:rsid w:val="00635C49"/>
    <w:rsid w:val="00636614"/>
    <w:rsid w:val="00640260"/>
    <w:rsid w:val="00643351"/>
    <w:rsid w:val="0066119D"/>
    <w:rsid w:val="00667DCD"/>
    <w:rsid w:val="00670635"/>
    <w:rsid w:val="006A5AED"/>
    <w:rsid w:val="006A66F3"/>
    <w:rsid w:val="006B31BB"/>
    <w:rsid w:val="006B7CF1"/>
    <w:rsid w:val="006D70A3"/>
    <w:rsid w:val="006E1023"/>
    <w:rsid w:val="006F6A36"/>
    <w:rsid w:val="00724CA7"/>
    <w:rsid w:val="00734EDE"/>
    <w:rsid w:val="007633C2"/>
    <w:rsid w:val="00773692"/>
    <w:rsid w:val="0078194F"/>
    <w:rsid w:val="00782E76"/>
    <w:rsid w:val="0078695C"/>
    <w:rsid w:val="007C562D"/>
    <w:rsid w:val="007D012C"/>
    <w:rsid w:val="007D61CA"/>
    <w:rsid w:val="007E61DB"/>
    <w:rsid w:val="007E6E86"/>
    <w:rsid w:val="008074F6"/>
    <w:rsid w:val="0081723D"/>
    <w:rsid w:val="008313AD"/>
    <w:rsid w:val="0084303F"/>
    <w:rsid w:val="008B1F06"/>
    <w:rsid w:val="008D764D"/>
    <w:rsid w:val="008E4F29"/>
    <w:rsid w:val="008F1F54"/>
    <w:rsid w:val="008F37F7"/>
    <w:rsid w:val="008F52AA"/>
    <w:rsid w:val="008F6547"/>
    <w:rsid w:val="00910F0B"/>
    <w:rsid w:val="009130AA"/>
    <w:rsid w:val="009416FA"/>
    <w:rsid w:val="00962412"/>
    <w:rsid w:val="0097166A"/>
    <w:rsid w:val="009769C9"/>
    <w:rsid w:val="0098322F"/>
    <w:rsid w:val="009A3215"/>
    <w:rsid w:val="009A33B4"/>
    <w:rsid w:val="009C0B80"/>
    <w:rsid w:val="009C14BE"/>
    <w:rsid w:val="009E2C93"/>
    <w:rsid w:val="009F0CD8"/>
    <w:rsid w:val="00A00872"/>
    <w:rsid w:val="00A3757E"/>
    <w:rsid w:val="00A5084B"/>
    <w:rsid w:val="00A75824"/>
    <w:rsid w:val="00A90C84"/>
    <w:rsid w:val="00A96438"/>
    <w:rsid w:val="00AB4B05"/>
    <w:rsid w:val="00AC56D5"/>
    <w:rsid w:val="00AC7F2D"/>
    <w:rsid w:val="00AD1365"/>
    <w:rsid w:val="00AD584D"/>
    <w:rsid w:val="00AE4AF0"/>
    <w:rsid w:val="00AF2908"/>
    <w:rsid w:val="00B003C3"/>
    <w:rsid w:val="00B1127B"/>
    <w:rsid w:val="00B14EF0"/>
    <w:rsid w:val="00B23C01"/>
    <w:rsid w:val="00B259FB"/>
    <w:rsid w:val="00B40909"/>
    <w:rsid w:val="00B434E5"/>
    <w:rsid w:val="00B5249E"/>
    <w:rsid w:val="00B61D2B"/>
    <w:rsid w:val="00B851B0"/>
    <w:rsid w:val="00B96ADB"/>
    <w:rsid w:val="00BA5E42"/>
    <w:rsid w:val="00BC7BAA"/>
    <w:rsid w:val="00C05BFC"/>
    <w:rsid w:val="00C101BF"/>
    <w:rsid w:val="00C245E1"/>
    <w:rsid w:val="00C246AC"/>
    <w:rsid w:val="00C26124"/>
    <w:rsid w:val="00C2678D"/>
    <w:rsid w:val="00C30192"/>
    <w:rsid w:val="00C764C5"/>
    <w:rsid w:val="00C96E57"/>
    <w:rsid w:val="00CA07A6"/>
    <w:rsid w:val="00CC1DF7"/>
    <w:rsid w:val="00CD0A0C"/>
    <w:rsid w:val="00CD54C7"/>
    <w:rsid w:val="00CE7134"/>
    <w:rsid w:val="00CF64C4"/>
    <w:rsid w:val="00D05C74"/>
    <w:rsid w:val="00D10355"/>
    <w:rsid w:val="00D25B27"/>
    <w:rsid w:val="00D6072E"/>
    <w:rsid w:val="00D92D50"/>
    <w:rsid w:val="00DA276D"/>
    <w:rsid w:val="00DB5B7E"/>
    <w:rsid w:val="00DB6C0D"/>
    <w:rsid w:val="00DC2EA6"/>
    <w:rsid w:val="00DC72CC"/>
    <w:rsid w:val="00DC7E08"/>
    <w:rsid w:val="00DD41AE"/>
    <w:rsid w:val="00DD5025"/>
    <w:rsid w:val="00DE2F64"/>
    <w:rsid w:val="00DE420C"/>
    <w:rsid w:val="00DF7A13"/>
    <w:rsid w:val="00E02FAA"/>
    <w:rsid w:val="00E1197E"/>
    <w:rsid w:val="00E24EDB"/>
    <w:rsid w:val="00E322E9"/>
    <w:rsid w:val="00E578EB"/>
    <w:rsid w:val="00E6087B"/>
    <w:rsid w:val="00E85EBB"/>
    <w:rsid w:val="00EA06B9"/>
    <w:rsid w:val="00EA10EB"/>
    <w:rsid w:val="00EB3F10"/>
    <w:rsid w:val="00EB6560"/>
    <w:rsid w:val="00EB7EC3"/>
    <w:rsid w:val="00EC7AED"/>
    <w:rsid w:val="00EE1F4D"/>
    <w:rsid w:val="00EE2ADF"/>
    <w:rsid w:val="00F053B7"/>
    <w:rsid w:val="00F133C2"/>
    <w:rsid w:val="00F21669"/>
    <w:rsid w:val="00F3051F"/>
    <w:rsid w:val="00F32C49"/>
    <w:rsid w:val="00F33230"/>
    <w:rsid w:val="00F410FF"/>
    <w:rsid w:val="00F6109A"/>
    <w:rsid w:val="00F92CF7"/>
    <w:rsid w:val="00FA0151"/>
    <w:rsid w:val="00FA3FC5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5E907B"/>
  <w15:docId w15:val="{5EFA9AC1-EA5A-4900-BE59-C9F887CD2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C71DD50D893A49946BB81BA7A5F474" ma:contentTypeVersion="19" ma:contentTypeDescription="Create a new document." ma:contentTypeScope="" ma:versionID="f00272c6322ea13d5c2a1efeb42ed155">
  <xsd:schema xmlns:xsd="http://www.w3.org/2001/XMLSchema" xmlns:xs="http://www.w3.org/2001/XMLSchema" xmlns:p="http://schemas.microsoft.com/office/2006/metadata/properties" xmlns:ns2="0e561821-aa57-469c-aa3e-8576805b79e2" xmlns:ns3="868568d3-52d3-4944-a9d2-82b915b7ccb9" targetNamespace="http://schemas.microsoft.com/office/2006/metadata/properties" ma:root="true" ma:fieldsID="9f57bccc16b55b3eee38b9999d9ab304" ns2:_="" ns3:_="">
    <xsd:import namespace="0e561821-aa57-469c-aa3e-8576805b79e2"/>
    <xsd:import namespace="868568d3-52d3-4944-a9d2-82b915b7c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61821-aa57-469c-aa3e-8576805b79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fec78b0-d2ba-4bd6-85f4-33d10de8a0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568d3-52d3-4944-a9d2-82b915b7ccb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57b556-4f74-456f-ac24-1fb77f2ea65e}" ma:internalName="TaxCatchAll" ma:showField="CatchAllData" ma:web="868568d3-52d3-4944-a9d2-82b915b7c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561821-aa57-469c-aa3e-8576805b79e2">
      <Terms xmlns="http://schemas.microsoft.com/office/infopath/2007/PartnerControls"/>
    </lcf76f155ced4ddcb4097134ff3c332f>
    <TaxCatchAll xmlns="868568d3-52d3-4944-a9d2-82b915b7cc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EB954D-1721-4198-994F-4E490CC035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61821-aa57-469c-aa3e-8576805b79e2"/>
    <ds:schemaRef ds:uri="868568d3-52d3-4944-a9d2-82b915b7c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5F0195-447C-4679-9B61-189221641AE1}">
  <ds:schemaRefs>
    <ds:schemaRef ds:uri="http://schemas.microsoft.com/office/2006/metadata/properties"/>
    <ds:schemaRef ds:uri="http://schemas.microsoft.com/office/infopath/2007/PartnerControls"/>
    <ds:schemaRef ds:uri="0e561821-aa57-469c-aa3e-8576805b79e2"/>
    <ds:schemaRef ds:uri="868568d3-52d3-4944-a9d2-82b915b7ccb9"/>
  </ds:schemaRefs>
</ds:datastoreItem>
</file>

<file path=customXml/itemProps3.xml><?xml version="1.0" encoding="utf-8"?>
<ds:datastoreItem xmlns:ds="http://schemas.openxmlformats.org/officeDocument/2006/customXml" ds:itemID="{E2D24280-4EAD-4E74-9D0B-458BC9A91B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127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Cornelia Maag</cp:lastModifiedBy>
  <cp:revision>30</cp:revision>
  <cp:lastPrinted>2010-03-03T16:06:00Z</cp:lastPrinted>
  <dcterms:created xsi:type="dcterms:W3CDTF">2025-10-07T08:36:00Z</dcterms:created>
  <dcterms:modified xsi:type="dcterms:W3CDTF">2026-05-20T05:43:00Z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0x010100F4C71DD50D893A49946BB81BA7A5F474</vt:lpwstr>
  </property>
</Properties>
</file>